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202606241030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- Decken und Trockenbau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Decken und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